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45B82" w14:textId="77777777" w:rsidR="00C12D8F" w:rsidRDefault="00C12D8F" w:rsidP="00296D03">
      <w:pPr>
        <w:rPr>
          <w:rFonts w:ascii="Source Sans Pro" w:hAnsi="Source Sans Pro"/>
        </w:rPr>
      </w:pPr>
    </w:p>
    <w:p w14:paraId="1F197F90" w14:textId="77777777" w:rsidR="00CB74BE" w:rsidRPr="00200634" w:rsidRDefault="00CB74BE" w:rsidP="00CB74BE">
      <w:pPr>
        <w:pStyle w:val="Header"/>
        <w:jc w:val="right"/>
        <w:rPr>
          <w:rFonts w:ascii="Source Sans Pro" w:hAnsi="Source Sans Pro" w:cs="Arial"/>
          <w:b/>
        </w:rPr>
      </w:pPr>
      <w:r w:rsidRPr="00200634">
        <w:rPr>
          <w:rFonts w:ascii="Source Sans Pro" w:hAnsi="Source Sans Pro" w:cs="Arial"/>
          <w:b/>
        </w:rPr>
        <w:t>priloga 1  – Podatki o ponudniku in ponudbi</w:t>
      </w:r>
    </w:p>
    <w:p w14:paraId="303F8444" w14:textId="1D4FCB23" w:rsidR="00CB74BE" w:rsidRDefault="00CB74BE" w:rsidP="00CB74BE">
      <w:pPr>
        <w:jc w:val="center"/>
        <w:rPr>
          <w:rFonts w:ascii="Source Sans Pro" w:hAnsi="Source Sans Pro" w:cs="Arial"/>
          <w:sz w:val="28"/>
          <w:szCs w:val="28"/>
        </w:rPr>
      </w:pPr>
    </w:p>
    <w:p w14:paraId="471B5A07" w14:textId="42D9B1B3" w:rsidR="002D3CBE" w:rsidRPr="00EB7149" w:rsidRDefault="002D3CBE" w:rsidP="002D3CBE">
      <w:pPr>
        <w:rPr>
          <w:rFonts w:ascii="Source Sans Pro" w:hAnsi="Source Sans Pro" w:cs="Arial"/>
          <w:b/>
          <w:bCs/>
        </w:rPr>
      </w:pPr>
      <w:r w:rsidRPr="00EB7149">
        <w:rPr>
          <w:rFonts w:ascii="Source Sans Pro" w:hAnsi="Source Sans Pro" w:cs="Arial"/>
          <w:b/>
          <w:bCs/>
        </w:rPr>
        <w:t>PREDMET NAROČIL</w:t>
      </w:r>
      <w:r w:rsidR="000660A3">
        <w:rPr>
          <w:rFonts w:ascii="Source Sans Pro" w:hAnsi="Source Sans Pro" w:cs="Arial"/>
          <w:b/>
          <w:bCs/>
        </w:rPr>
        <w:t>A</w:t>
      </w:r>
      <w:r w:rsidRPr="00EB7149">
        <w:rPr>
          <w:rFonts w:ascii="Source Sans Pro" w:hAnsi="Source Sans Pro" w:cs="Arial"/>
          <w:b/>
          <w:bCs/>
        </w:rPr>
        <w:t xml:space="preserve">: </w:t>
      </w:r>
      <w:bookmarkStart w:id="0" w:name="_Hlk36641299"/>
      <w:r w:rsidRPr="00EB7149">
        <w:rPr>
          <w:rFonts w:ascii="Source Sans Pro" w:hAnsi="Source Sans Pro" w:cs="Arial"/>
          <w:b/>
          <w:bCs/>
        </w:rPr>
        <w:t>IZBIRA IZVAJALCA ZA PREVZEM IN OBDELAVO NENEVARNIH ODPADKOV IZ CENTRALNE ČISTILNE NAPRAVE V PIRANU</w:t>
      </w:r>
      <w:bookmarkEnd w:id="0"/>
    </w:p>
    <w:p w14:paraId="7E9B8324" w14:textId="286F9602" w:rsidR="00217C8A" w:rsidRPr="00200634" w:rsidRDefault="00217C8A" w:rsidP="00045C74">
      <w:pPr>
        <w:autoSpaceDE w:val="0"/>
        <w:autoSpaceDN w:val="0"/>
        <w:adjustRightInd w:val="0"/>
        <w:rPr>
          <w:rFonts w:ascii="Source Sans Pro" w:hAnsi="Source Sans Pro" w:cs="Arial"/>
          <w:b/>
          <w:bCs/>
        </w:rPr>
      </w:pPr>
    </w:p>
    <w:p w14:paraId="5349CA7D" w14:textId="75FE6E82" w:rsidR="00CB74BE" w:rsidRPr="00045C74" w:rsidRDefault="00CB74BE" w:rsidP="002D3CBE">
      <w:pPr>
        <w:jc w:val="both"/>
        <w:rPr>
          <w:rFonts w:ascii="Source Sans Pro" w:hAnsi="Source Sans Pro" w:cs="Arial"/>
        </w:rPr>
      </w:pPr>
      <w:r w:rsidRPr="00045C74">
        <w:rPr>
          <w:rFonts w:ascii="Source Sans Pro" w:hAnsi="Source Sans Pro" w:cs="Arial"/>
        </w:rPr>
        <w:t xml:space="preserve">V postopku oddaje javnega naročila na splošnem področju po postopku oddaje naročila </w:t>
      </w:r>
      <w:r w:rsidR="00045C74" w:rsidRPr="00045C74">
        <w:rPr>
          <w:rFonts w:ascii="Source Sans Pro" w:hAnsi="Source Sans Pro" w:cs="Arial"/>
        </w:rPr>
        <w:t xml:space="preserve">po odprtem postopku </w:t>
      </w:r>
      <w:r w:rsidRPr="00045C74">
        <w:rPr>
          <w:rFonts w:ascii="Source Sans Pro" w:hAnsi="Source Sans Pro" w:cs="Arial"/>
        </w:rPr>
        <w:t>za  »</w:t>
      </w:r>
      <w:r w:rsidR="002D3CBE" w:rsidRPr="00EB7149">
        <w:rPr>
          <w:rFonts w:ascii="Source Sans Pro" w:hAnsi="Source Sans Pro" w:cs="Arial"/>
          <w:b/>
          <w:bCs/>
        </w:rPr>
        <w:t>IZBIRA IZVAJALCA ZA PREVZEM IN OBDELAVO NENEVARNIH ODPADKOV IZ CENTRALNE ČISTILNE NAPRAVE V PIRANU</w:t>
      </w:r>
      <w:r w:rsidRPr="00045C74">
        <w:rPr>
          <w:rFonts w:ascii="Source Sans Pro" w:hAnsi="Source Sans Pro" w:cs="Arial"/>
        </w:rPr>
        <w:t>« naročniku izjavljamo, da smo skrbno preučili vso dokumentacijo v zvezi s predmetnim javnim naročilom, in natančno preučili posredovane podatke in vse druge dejavnike, ki bi lahko imeli vpliv na ceno in smo v celoti razumeli vso dokumentacijo, ugotovili, da ne vsebuje nobenih napak ali drugih pomanjkljivosti in se strinjamo ter sprejemamo vso dokumentacijo. V skladu s tem ponujamo izvedbo predmetnega javnega naročila.</w:t>
      </w:r>
    </w:p>
    <w:p w14:paraId="1D847986" w14:textId="77777777" w:rsidR="00217C8A" w:rsidRPr="00045C74" w:rsidRDefault="00217C8A" w:rsidP="0035436B">
      <w:pPr>
        <w:spacing w:before="120" w:after="120" w:line="240" w:lineRule="exact"/>
        <w:jc w:val="both"/>
        <w:rPr>
          <w:rFonts w:ascii="Source Sans Pro" w:hAnsi="Source Sans Pro" w:cs="Arial"/>
        </w:rPr>
      </w:pPr>
    </w:p>
    <w:p w14:paraId="695DA63F" w14:textId="77777777" w:rsidR="0035436B" w:rsidRPr="00217C8A" w:rsidRDefault="0035436B" w:rsidP="0035436B">
      <w:pPr>
        <w:numPr>
          <w:ilvl w:val="0"/>
          <w:numId w:val="2"/>
        </w:numPr>
        <w:spacing w:line="260" w:lineRule="atLeast"/>
        <w:rPr>
          <w:rFonts w:ascii="Source Sans Pro" w:hAnsi="Source Sans Pro"/>
          <w:b/>
        </w:rPr>
      </w:pPr>
      <w:r w:rsidRPr="00217C8A">
        <w:rPr>
          <w:rFonts w:ascii="Source Sans Pro" w:hAnsi="Source Sans Pro"/>
          <w:b/>
        </w:rPr>
        <w:t>PONUDBA ŠT. ____________ Z DNE _______________</w:t>
      </w:r>
    </w:p>
    <w:p w14:paraId="48BFADC8" w14:textId="77777777" w:rsidR="0035436B" w:rsidRDefault="0035436B" w:rsidP="0035436B">
      <w:pPr>
        <w:rPr>
          <w:rFonts w:ascii="Source Sans Pro" w:hAnsi="Source Sans Pro"/>
        </w:rPr>
      </w:pPr>
    </w:p>
    <w:p w14:paraId="2684C90B" w14:textId="77777777" w:rsidR="00217C8A" w:rsidRPr="005E050E" w:rsidRDefault="00217C8A" w:rsidP="0035436B">
      <w:pPr>
        <w:rPr>
          <w:rFonts w:ascii="Source Sans Pro" w:hAnsi="Source Sans Pro"/>
        </w:rPr>
      </w:pPr>
    </w:p>
    <w:p w14:paraId="0D89295D" w14:textId="4A209975" w:rsidR="0035436B" w:rsidRDefault="0035436B" w:rsidP="0035436B">
      <w:pPr>
        <w:numPr>
          <w:ilvl w:val="0"/>
          <w:numId w:val="2"/>
        </w:numPr>
        <w:spacing w:line="260" w:lineRule="atLeast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OSNOVNI PODATKI O GOSPODARSKEM SUBJEKTU</w:t>
      </w:r>
      <w:r w:rsidR="00217C8A">
        <w:rPr>
          <w:rFonts w:ascii="Source Sans Pro" w:hAnsi="Source Sans Pro"/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35436B" w:rsidRPr="005E050E" w14:paraId="5670FF5D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20479F3" w14:textId="2327D4EF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Popoln</w:t>
            </w:r>
            <w:r w:rsidR="00217C8A">
              <w:rPr>
                <w:rFonts w:ascii="Source Sans Pro" w:hAnsi="Source Sans Pro"/>
              </w:rPr>
              <w:t>i</w:t>
            </w:r>
            <w:r w:rsidRPr="005E050E">
              <w:rPr>
                <w:rFonts w:ascii="Source Sans Pro" w:hAnsi="Source Sans Pro"/>
              </w:rPr>
              <w:t xml:space="preserve"> naziv </w:t>
            </w:r>
            <w:r w:rsidRPr="005E050E">
              <w:rPr>
                <w:rFonts w:ascii="Source Sans Pro" w:hAnsi="Source Sans Pro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60C73CB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BDD63E8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801662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 xml:space="preserve">Naslov </w:t>
            </w:r>
            <w:r w:rsidRPr="005E050E">
              <w:rPr>
                <w:rFonts w:ascii="Source Sans Pro" w:hAnsi="Source Sans Pro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8B9D2E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31EF512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74E695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262CE37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768256B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75AC66C9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71F03683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AB63516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1704E04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2C6DC89F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2D2B3F9C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0B1F3EC0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48B6F03D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6502C140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6F340947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3A54DF2E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0C76EA8C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35BC906A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1DFCF605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44487E66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4910B056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E-pošta:</w:t>
            </w:r>
          </w:p>
        </w:tc>
        <w:tc>
          <w:tcPr>
            <w:tcW w:w="4605" w:type="dxa"/>
            <w:vAlign w:val="center"/>
          </w:tcPr>
          <w:p w14:paraId="2049A4EB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</w:p>
        </w:tc>
      </w:tr>
      <w:tr w:rsidR="0035436B" w:rsidRPr="005E050E" w14:paraId="73C25C9E" w14:textId="77777777" w:rsidTr="00CD5330">
        <w:trPr>
          <w:trHeight w:val="170"/>
        </w:trPr>
        <w:tc>
          <w:tcPr>
            <w:tcW w:w="4497" w:type="dxa"/>
            <w:vAlign w:val="center"/>
          </w:tcPr>
          <w:p w14:paraId="2C25DD48" w14:textId="77777777" w:rsidR="0035436B" w:rsidRPr="005E050E" w:rsidRDefault="0035436B" w:rsidP="00CD5330">
            <w:pPr>
              <w:keepNext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43A6DEE9" w14:textId="77777777" w:rsidR="0035436B" w:rsidRPr="005E050E" w:rsidRDefault="0035436B" w:rsidP="00CD5330">
            <w:pPr>
              <w:keepNext/>
              <w:rPr>
                <w:rFonts w:ascii="Source Sans Pro" w:hAnsi="Source Sans Pro" w:cs="Arial"/>
                <w:szCs w:val="20"/>
              </w:rPr>
            </w:pPr>
          </w:p>
        </w:tc>
      </w:tr>
    </w:tbl>
    <w:p w14:paraId="026820A6" w14:textId="5DDE6FE0" w:rsidR="0035436B" w:rsidRDefault="0035436B" w:rsidP="0035436B">
      <w:pPr>
        <w:rPr>
          <w:rFonts w:ascii="Source Sans Pro" w:hAnsi="Source Sans Pro"/>
          <w:i/>
        </w:rPr>
      </w:pPr>
    </w:p>
    <w:p w14:paraId="3976D43E" w14:textId="77777777" w:rsidR="00AA3ED0" w:rsidRPr="005E050E" w:rsidRDefault="00AA3ED0" w:rsidP="0035436B">
      <w:pPr>
        <w:rPr>
          <w:rFonts w:ascii="Source Sans Pro" w:hAnsi="Source Sans Pro"/>
          <w:i/>
        </w:rPr>
      </w:pPr>
    </w:p>
    <w:p w14:paraId="6FB92E88" w14:textId="77777777" w:rsidR="0035436B" w:rsidRPr="005E050E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35436B" w:rsidRPr="005E050E" w14:paraId="73A1F829" w14:textId="77777777" w:rsidTr="00CD5330">
        <w:tc>
          <w:tcPr>
            <w:tcW w:w="897" w:type="dxa"/>
            <w:shd w:val="clear" w:color="auto" w:fill="auto"/>
            <w:vAlign w:val="center"/>
          </w:tcPr>
          <w:p w14:paraId="2E3B1A62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b/>
                <w:szCs w:val="20"/>
              </w:rPr>
            </w:pPr>
            <w:proofErr w:type="spellStart"/>
            <w:r w:rsidRPr="005E050E">
              <w:rPr>
                <w:rFonts w:ascii="Source Sans Pro" w:hAnsi="Source Sans Pro"/>
                <w:b/>
                <w:szCs w:val="20"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C6FFFA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5FAEE87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4198F79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b/>
                <w:szCs w:val="20"/>
              </w:rPr>
            </w:pPr>
            <w:r w:rsidRPr="005E050E">
              <w:rPr>
                <w:rFonts w:ascii="Source Sans Pro" w:hAnsi="Source Sans Pro"/>
                <w:b/>
                <w:szCs w:val="20"/>
              </w:rPr>
              <w:t>Funkcija</w:t>
            </w:r>
          </w:p>
        </w:tc>
      </w:tr>
      <w:tr w:rsidR="0035436B" w:rsidRPr="005E050E" w14:paraId="4D86D35F" w14:textId="77777777" w:rsidTr="00CD5330">
        <w:tc>
          <w:tcPr>
            <w:tcW w:w="897" w:type="dxa"/>
            <w:shd w:val="clear" w:color="auto" w:fill="auto"/>
            <w:vAlign w:val="center"/>
          </w:tcPr>
          <w:p w14:paraId="27BA299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BDB5B7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9504EC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8EBEA43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9493C13" w14:textId="77777777" w:rsidTr="00CD5330">
        <w:tc>
          <w:tcPr>
            <w:tcW w:w="897" w:type="dxa"/>
            <w:shd w:val="clear" w:color="auto" w:fill="auto"/>
            <w:vAlign w:val="center"/>
          </w:tcPr>
          <w:p w14:paraId="4867C4D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lastRenderedPageBreak/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FF76A6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1BB079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F1F92A2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36D1929" w14:textId="77777777" w:rsidTr="00CD5330">
        <w:tc>
          <w:tcPr>
            <w:tcW w:w="897" w:type="dxa"/>
            <w:shd w:val="clear" w:color="auto" w:fill="auto"/>
            <w:vAlign w:val="center"/>
          </w:tcPr>
          <w:p w14:paraId="69927BF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3AAB57B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701081A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DA08DCF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55CF59BB" w14:textId="77777777" w:rsidTr="00CD5330">
        <w:tc>
          <w:tcPr>
            <w:tcW w:w="897" w:type="dxa"/>
            <w:shd w:val="clear" w:color="auto" w:fill="auto"/>
            <w:vAlign w:val="center"/>
          </w:tcPr>
          <w:p w14:paraId="1B6B275E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8D2031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BCD36D7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ABD9378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  <w:tr w:rsidR="0035436B" w:rsidRPr="005E050E" w14:paraId="627C4AEC" w14:textId="77777777" w:rsidTr="00CD5330">
        <w:tc>
          <w:tcPr>
            <w:tcW w:w="897" w:type="dxa"/>
            <w:shd w:val="clear" w:color="auto" w:fill="auto"/>
            <w:vAlign w:val="center"/>
          </w:tcPr>
          <w:p w14:paraId="0EB22D9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Source Sans Pro" w:hAnsi="Source Sans Pro"/>
                <w:szCs w:val="20"/>
              </w:rPr>
            </w:pPr>
            <w:r w:rsidRPr="005E050E">
              <w:rPr>
                <w:rFonts w:ascii="Source Sans Pro" w:hAnsi="Source Sans Pro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48B6E04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40874D5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376E000" w14:textId="77777777" w:rsidR="0035436B" w:rsidRPr="005E050E" w:rsidRDefault="0035436B" w:rsidP="00CD5330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Source Sans Pro" w:hAnsi="Source Sans Pro"/>
                <w:szCs w:val="20"/>
              </w:rPr>
            </w:pPr>
          </w:p>
        </w:tc>
      </w:tr>
    </w:tbl>
    <w:p w14:paraId="5553214A" w14:textId="46210CFE" w:rsidR="0035436B" w:rsidRDefault="0035436B" w:rsidP="0035436B">
      <w:pPr>
        <w:spacing w:line="260" w:lineRule="atLeast"/>
        <w:ind w:left="426"/>
        <w:jc w:val="both"/>
        <w:rPr>
          <w:rFonts w:ascii="Source Sans Pro" w:hAnsi="Source Sans Pro"/>
          <w:b/>
        </w:rPr>
      </w:pPr>
    </w:p>
    <w:p w14:paraId="7CFC570B" w14:textId="77777777" w:rsidR="004056E4" w:rsidRDefault="004056E4" w:rsidP="0035436B">
      <w:pPr>
        <w:spacing w:line="260" w:lineRule="atLeast"/>
        <w:ind w:left="426"/>
        <w:jc w:val="both"/>
        <w:rPr>
          <w:rFonts w:ascii="Source Sans Pro" w:hAnsi="Source Sans Pro"/>
          <w:b/>
        </w:rPr>
      </w:pPr>
    </w:p>
    <w:p w14:paraId="713100C0" w14:textId="77A43AFA" w:rsidR="0035436B" w:rsidRDefault="0035436B" w:rsidP="0035436B">
      <w:pPr>
        <w:numPr>
          <w:ilvl w:val="1"/>
          <w:numId w:val="2"/>
        </w:numPr>
        <w:spacing w:line="260" w:lineRule="atLeast"/>
        <w:ind w:left="426"/>
        <w:jc w:val="both"/>
        <w:rPr>
          <w:rFonts w:ascii="Source Sans Pro" w:hAnsi="Source Sans Pro"/>
          <w:b/>
        </w:rPr>
      </w:pPr>
      <w:r w:rsidRPr="005E050E">
        <w:rPr>
          <w:rFonts w:ascii="Source Sans Pro" w:hAnsi="Source Sans Pro"/>
          <w:b/>
        </w:rPr>
        <w:t>Podpisniki pogodbe z navedbo funkcije ter navedbo ali so samostojni oziroma kolektivni podpisniki</w:t>
      </w:r>
    </w:p>
    <w:p w14:paraId="72777DEE" w14:textId="77777777" w:rsidR="004056E4" w:rsidRPr="005E050E" w:rsidRDefault="004056E4" w:rsidP="004056E4">
      <w:pPr>
        <w:spacing w:line="260" w:lineRule="atLeast"/>
        <w:ind w:left="426"/>
        <w:jc w:val="both"/>
        <w:rPr>
          <w:rFonts w:ascii="Source Sans Pro" w:hAnsi="Source Sans Pro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35436B" w:rsidRPr="005E050E" w14:paraId="66B6B166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7FF6C30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proofErr w:type="spellStart"/>
            <w:r w:rsidRPr="005E050E">
              <w:rPr>
                <w:rFonts w:ascii="Source Sans Pro" w:hAnsi="Source Sans Pro"/>
                <w:b/>
              </w:rPr>
              <w:t>Zap</w:t>
            </w:r>
            <w:proofErr w:type="spellEnd"/>
            <w:r w:rsidRPr="005E050E">
              <w:rPr>
                <w:rFonts w:ascii="Source Sans Pro" w:hAnsi="Source Sans Pro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38A4D85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270CFBC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8246154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  <w:b/>
              </w:rPr>
            </w:pPr>
            <w:r w:rsidRPr="005E050E">
              <w:rPr>
                <w:rFonts w:ascii="Source Sans Pro" w:hAnsi="Source Sans Pro"/>
                <w:b/>
              </w:rPr>
              <w:t>Vrsta podpisnika</w:t>
            </w:r>
          </w:p>
        </w:tc>
      </w:tr>
      <w:tr w:rsidR="0035436B" w:rsidRPr="005E050E" w14:paraId="50356333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09C086C0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9FE2E6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6747A153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4204E0EB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23FA8C7F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2B2B6E79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C39F4B8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166E0BBE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16C523C9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2C92F7D7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5DEC99A2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58CED03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1116AB32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2DB24F25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  <w:tr w:rsidR="0035436B" w:rsidRPr="005E050E" w14:paraId="7B5A051D" w14:textId="77777777" w:rsidTr="00CD5330">
        <w:trPr>
          <w:cantSplit/>
          <w:tblHeader/>
        </w:trPr>
        <w:tc>
          <w:tcPr>
            <w:tcW w:w="950" w:type="dxa"/>
            <w:shd w:val="clear" w:color="auto" w:fill="auto"/>
          </w:tcPr>
          <w:p w14:paraId="1D3AABD4" w14:textId="77777777" w:rsidR="0035436B" w:rsidRPr="005E050E" w:rsidRDefault="0035436B" w:rsidP="00CD5330">
            <w:pPr>
              <w:spacing w:before="60" w:after="60"/>
              <w:jc w:val="center"/>
              <w:rPr>
                <w:rFonts w:ascii="Source Sans Pro" w:hAnsi="Source Sans Pro"/>
              </w:rPr>
            </w:pPr>
            <w:r w:rsidRPr="005E050E">
              <w:rPr>
                <w:rFonts w:ascii="Source Sans Pro" w:hAnsi="Source Sans Pro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6EDEAABF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67" w:type="dxa"/>
            <w:shd w:val="clear" w:color="auto" w:fill="auto"/>
          </w:tcPr>
          <w:p w14:paraId="6F494D35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  <w:tc>
          <w:tcPr>
            <w:tcW w:w="2274" w:type="dxa"/>
            <w:shd w:val="clear" w:color="auto" w:fill="auto"/>
          </w:tcPr>
          <w:p w14:paraId="6A23D2C7" w14:textId="77777777" w:rsidR="0035436B" w:rsidRPr="005E050E" w:rsidRDefault="0035436B" w:rsidP="00CD5330">
            <w:pPr>
              <w:spacing w:before="60" w:after="60"/>
              <w:rPr>
                <w:rFonts w:ascii="Source Sans Pro" w:hAnsi="Source Sans Pro"/>
              </w:rPr>
            </w:pPr>
          </w:p>
        </w:tc>
      </w:tr>
    </w:tbl>
    <w:p w14:paraId="47832E28" w14:textId="77777777" w:rsidR="0035436B" w:rsidRPr="005E050E" w:rsidRDefault="0035436B" w:rsidP="0035436B">
      <w:pPr>
        <w:ind w:left="360"/>
        <w:rPr>
          <w:rFonts w:ascii="Source Sans Pro" w:hAnsi="Source Sans Pro"/>
          <w:b/>
        </w:rPr>
      </w:pPr>
    </w:p>
    <w:p w14:paraId="5924B1A2" w14:textId="77777777" w:rsidR="0035436B" w:rsidRPr="005E050E" w:rsidRDefault="0035436B" w:rsidP="0035436B">
      <w:pPr>
        <w:rPr>
          <w:rFonts w:ascii="Source Sans Pro" w:hAnsi="Source Sans Pro"/>
          <w:szCs w:val="20"/>
        </w:rPr>
      </w:pPr>
    </w:p>
    <w:p w14:paraId="54667A91" w14:textId="7A78EBC2" w:rsidR="00AA3ED0" w:rsidRDefault="00AA3ED0" w:rsidP="0035436B">
      <w:pPr>
        <w:rPr>
          <w:rFonts w:ascii="Source Sans Pro" w:hAnsi="Source Sans Pro"/>
          <w:i/>
          <w:szCs w:val="20"/>
        </w:rPr>
      </w:pPr>
    </w:p>
    <w:p w14:paraId="0BF95E93" w14:textId="77777777" w:rsidR="00AA3ED0" w:rsidRPr="005E050E" w:rsidRDefault="00AA3ED0" w:rsidP="0035436B">
      <w:pPr>
        <w:rPr>
          <w:rFonts w:ascii="Source Sans Pro" w:hAnsi="Source Sans Pro"/>
          <w:i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5436B" w:rsidRPr="005E050E" w14:paraId="1873EE39" w14:textId="77777777" w:rsidTr="00CD5330">
        <w:trPr>
          <w:trHeight w:val="241"/>
        </w:trPr>
        <w:tc>
          <w:tcPr>
            <w:tcW w:w="3348" w:type="dxa"/>
          </w:tcPr>
          <w:p w14:paraId="1EFC842C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  <w:p w14:paraId="58674D19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Kraj: _____________________</w:t>
            </w:r>
          </w:p>
        </w:tc>
        <w:tc>
          <w:tcPr>
            <w:tcW w:w="1818" w:type="dxa"/>
          </w:tcPr>
          <w:p w14:paraId="0E058C01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  <w:tc>
          <w:tcPr>
            <w:tcW w:w="4324" w:type="dxa"/>
          </w:tcPr>
          <w:p w14:paraId="05D8C6A0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Ime in priimek odgovorne osebe:</w:t>
            </w:r>
          </w:p>
          <w:p w14:paraId="6848ADCE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________________________</w:t>
            </w:r>
          </w:p>
          <w:p w14:paraId="4740B531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</w:tr>
      <w:tr w:rsidR="0035436B" w:rsidRPr="005E050E" w14:paraId="06CD7B3A" w14:textId="77777777" w:rsidTr="00CD5330">
        <w:trPr>
          <w:trHeight w:val="483"/>
        </w:trPr>
        <w:tc>
          <w:tcPr>
            <w:tcW w:w="3348" w:type="dxa"/>
          </w:tcPr>
          <w:p w14:paraId="3286B6E2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Datum</w:t>
            </w:r>
            <w:r w:rsidRPr="005E050E">
              <w:rPr>
                <w:rFonts w:ascii="Source Sans Pro" w:hAnsi="Source Sans Pro"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E050E">
              <w:rPr>
                <w:rFonts w:ascii="Source Sans Pro" w:hAnsi="Source Sans Pro" w:cs="Arial"/>
                <w:szCs w:val="20"/>
              </w:rPr>
              <w:instrText xml:space="preserve"> FORMTEXT </w:instrText>
            </w:r>
            <w:r w:rsidR="00000000">
              <w:rPr>
                <w:rFonts w:ascii="Source Sans Pro" w:hAnsi="Source Sans Pro" w:cs="Arial"/>
                <w:szCs w:val="20"/>
              </w:rPr>
            </w:r>
            <w:r w:rsidR="00000000">
              <w:rPr>
                <w:rFonts w:ascii="Source Sans Pro" w:hAnsi="Source Sans Pro" w:cs="Arial"/>
                <w:szCs w:val="20"/>
              </w:rPr>
              <w:fldChar w:fldCharType="separate"/>
            </w:r>
            <w:r w:rsidRPr="005E050E">
              <w:rPr>
                <w:rFonts w:ascii="Source Sans Pro" w:hAnsi="Source Sans Pro" w:cs="Arial"/>
                <w:szCs w:val="20"/>
              </w:rPr>
              <w:fldChar w:fldCharType="end"/>
            </w:r>
            <w:r w:rsidRPr="005E050E">
              <w:rPr>
                <w:rFonts w:ascii="Source Sans Pro" w:hAnsi="Source Sans Pro" w:cs="Arial"/>
                <w:szCs w:val="20"/>
              </w:rPr>
              <w:t>: ___________________</w:t>
            </w:r>
          </w:p>
        </w:tc>
        <w:tc>
          <w:tcPr>
            <w:tcW w:w="1818" w:type="dxa"/>
          </w:tcPr>
          <w:p w14:paraId="7522BC16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</w:p>
        </w:tc>
        <w:tc>
          <w:tcPr>
            <w:tcW w:w="4324" w:type="dxa"/>
          </w:tcPr>
          <w:p w14:paraId="50969CD7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________________________</w:t>
            </w:r>
          </w:p>
          <w:p w14:paraId="3D0BBFE5" w14:textId="77777777" w:rsidR="0035436B" w:rsidRPr="005E050E" w:rsidRDefault="0035436B" w:rsidP="00CD5330">
            <w:pPr>
              <w:rPr>
                <w:rFonts w:ascii="Source Sans Pro" w:hAnsi="Source Sans Pro" w:cs="Arial"/>
                <w:szCs w:val="20"/>
              </w:rPr>
            </w:pPr>
            <w:r w:rsidRPr="005E050E">
              <w:rPr>
                <w:rFonts w:ascii="Source Sans Pro" w:hAnsi="Source Sans Pro" w:cs="Arial"/>
                <w:szCs w:val="20"/>
              </w:rPr>
              <w:t>Podpis odgovorne osebe</w:t>
            </w:r>
          </w:p>
        </w:tc>
      </w:tr>
    </w:tbl>
    <w:p w14:paraId="51E07BA4" w14:textId="77777777" w:rsidR="00CB74BE" w:rsidRPr="00200634" w:rsidRDefault="00CB74BE" w:rsidP="00217C8A">
      <w:pPr>
        <w:jc w:val="both"/>
        <w:rPr>
          <w:rFonts w:ascii="Source Sans Pro" w:hAnsi="Source Sans Pro" w:cs="Arial"/>
        </w:rPr>
      </w:pPr>
    </w:p>
    <w:sectPr w:rsidR="00CB74BE" w:rsidRPr="00200634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A5B75" w14:textId="77777777" w:rsidR="000A4ED6" w:rsidRDefault="000A4ED6" w:rsidP="00A05ABC">
      <w:r>
        <w:separator/>
      </w:r>
    </w:p>
  </w:endnote>
  <w:endnote w:type="continuationSeparator" w:id="0">
    <w:p w14:paraId="3549F7E1" w14:textId="77777777" w:rsidR="000A4ED6" w:rsidRDefault="000A4ED6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8040661"/>
      <w:docPartObj>
        <w:docPartGallery w:val="Page Numbers (Bottom of Page)"/>
        <w:docPartUnique/>
      </w:docPartObj>
    </w:sdtPr>
    <w:sdtContent>
      <w:p w14:paraId="06735CA7" w14:textId="7321113F" w:rsidR="00AA3ED0" w:rsidRDefault="00AA3E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C3DC4E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6308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5BF30817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Piran-Pirano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58A4090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EA9E1" w14:textId="77777777" w:rsidR="000A4ED6" w:rsidRDefault="000A4ED6" w:rsidP="00A05ABC">
      <w:r>
        <w:separator/>
      </w:r>
    </w:p>
  </w:footnote>
  <w:footnote w:type="continuationSeparator" w:id="0">
    <w:p w14:paraId="1D09E84E" w14:textId="77777777" w:rsidR="000A4ED6" w:rsidRDefault="000A4ED6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7A7C8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687C734E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09605467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CC49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380D022F" wp14:editId="66199924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25561"/>
    <w:multiLevelType w:val="hybridMultilevel"/>
    <w:tmpl w:val="79308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7192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432030"/>
    <w:multiLevelType w:val="multilevel"/>
    <w:tmpl w:val="27567F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</w:rPr>
    </w:lvl>
  </w:abstractNum>
  <w:num w:numId="1" w16cid:durableId="1803959857">
    <w:abstractNumId w:val="2"/>
  </w:num>
  <w:num w:numId="2" w16cid:durableId="1588346709">
    <w:abstractNumId w:val="1"/>
  </w:num>
  <w:num w:numId="3" w16cid:durableId="1760712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BE"/>
    <w:rsid w:val="00020E5B"/>
    <w:rsid w:val="00045C74"/>
    <w:rsid w:val="00056969"/>
    <w:rsid w:val="000660A3"/>
    <w:rsid w:val="0006670B"/>
    <w:rsid w:val="000A4ED6"/>
    <w:rsid w:val="000F4055"/>
    <w:rsid w:val="001B54FE"/>
    <w:rsid w:val="001C0CE2"/>
    <w:rsid w:val="00217C8A"/>
    <w:rsid w:val="00296D03"/>
    <w:rsid w:val="002C7B64"/>
    <w:rsid w:val="002D3CBE"/>
    <w:rsid w:val="00313E30"/>
    <w:rsid w:val="003236B1"/>
    <w:rsid w:val="0033011D"/>
    <w:rsid w:val="0035436B"/>
    <w:rsid w:val="0036526B"/>
    <w:rsid w:val="003734D1"/>
    <w:rsid w:val="003A384C"/>
    <w:rsid w:val="003D1D53"/>
    <w:rsid w:val="004056E4"/>
    <w:rsid w:val="00405E36"/>
    <w:rsid w:val="00422735"/>
    <w:rsid w:val="00480D81"/>
    <w:rsid w:val="00496365"/>
    <w:rsid w:val="004A44B3"/>
    <w:rsid w:val="00524004"/>
    <w:rsid w:val="00546255"/>
    <w:rsid w:val="00611979"/>
    <w:rsid w:val="0063556C"/>
    <w:rsid w:val="0063725A"/>
    <w:rsid w:val="00647277"/>
    <w:rsid w:val="006D5F25"/>
    <w:rsid w:val="007028B5"/>
    <w:rsid w:val="007059DF"/>
    <w:rsid w:val="00754264"/>
    <w:rsid w:val="00767150"/>
    <w:rsid w:val="00793D52"/>
    <w:rsid w:val="00803CFB"/>
    <w:rsid w:val="00845E55"/>
    <w:rsid w:val="00864A4E"/>
    <w:rsid w:val="00890374"/>
    <w:rsid w:val="008A018F"/>
    <w:rsid w:val="00911156"/>
    <w:rsid w:val="00914DB0"/>
    <w:rsid w:val="00986832"/>
    <w:rsid w:val="009A1197"/>
    <w:rsid w:val="009F0DEF"/>
    <w:rsid w:val="00A05ABC"/>
    <w:rsid w:val="00A41D5F"/>
    <w:rsid w:val="00AA1331"/>
    <w:rsid w:val="00AA1D0F"/>
    <w:rsid w:val="00AA3ED0"/>
    <w:rsid w:val="00AD1B11"/>
    <w:rsid w:val="00AD7D61"/>
    <w:rsid w:val="00B0515E"/>
    <w:rsid w:val="00B35341"/>
    <w:rsid w:val="00C12D8F"/>
    <w:rsid w:val="00C135F5"/>
    <w:rsid w:val="00C30DD5"/>
    <w:rsid w:val="00CB3C88"/>
    <w:rsid w:val="00CB74BE"/>
    <w:rsid w:val="00CE4F61"/>
    <w:rsid w:val="00CF23BA"/>
    <w:rsid w:val="00D108B8"/>
    <w:rsid w:val="00D12AAC"/>
    <w:rsid w:val="00DC167A"/>
    <w:rsid w:val="00DD135C"/>
    <w:rsid w:val="00E03789"/>
    <w:rsid w:val="00E32DA6"/>
    <w:rsid w:val="00EB5B38"/>
    <w:rsid w:val="00EF135F"/>
    <w:rsid w:val="00EF258E"/>
    <w:rsid w:val="00F360BF"/>
    <w:rsid w:val="00F423C5"/>
    <w:rsid w:val="00F64621"/>
    <w:rsid w:val="00FB0C72"/>
    <w:rsid w:val="00FB16BE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D3B05"/>
  <w15:chartTrackingRefBased/>
  <w15:docId w15:val="{98446EA4-82CA-4B62-9AA1-3498D510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74BE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74BE"/>
    <w:rPr>
      <w:rFonts w:eastAsiaTheme="minorEastAsia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CB74BE"/>
    <w:rPr>
      <w:vertAlign w:val="superscript"/>
    </w:rPr>
  </w:style>
  <w:style w:type="table" w:styleId="TableGrid">
    <w:name w:val="Table Grid"/>
    <w:basedOn w:val="TableNormal"/>
    <w:rsid w:val="00CB74BE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4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%202022\PREVOZ%20MKO%20V%20RCERO%20CELJE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2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4</cp:revision>
  <cp:lastPrinted>2019-12-06T12:23:00Z</cp:lastPrinted>
  <dcterms:created xsi:type="dcterms:W3CDTF">2022-07-20T10:26:00Z</dcterms:created>
  <dcterms:modified xsi:type="dcterms:W3CDTF">2022-07-20T11:41:00Z</dcterms:modified>
</cp:coreProperties>
</file>